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86718" w14:textId="10F420C4" w:rsidR="006B2F86" w:rsidRDefault="00BE246D" w:rsidP="00E71FC3">
      <w:pPr>
        <w:pStyle w:val="NoSpacing"/>
      </w:pPr>
      <w:r>
        <w:rPr>
          <w:u w:val="single"/>
        </w:rPr>
        <w:t>Robert HILL</w:t>
      </w:r>
      <w:r>
        <w:t xml:space="preserve">   </w:t>
      </w:r>
      <w:proofErr w:type="gramStart"/>
      <w:r>
        <w:t xml:space="preserve">   (</w:t>
      </w:r>
      <w:proofErr w:type="gramEnd"/>
      <w:r>
        <w:t>d.1439)</w:t>
      </w:r>
    </w:p>
    <w:p w14:paraId="0099A7AB" w14:textId="23F715F3" w:rsidR="00BE246D" w:rsidRDefault="00BE246D" w:rsidP="00E71FC3">
      <w:pPr>
        <w:pStyle w:val="NoSpacing"/>
      </w:pPr>
      <w:r>
        <w:t>of Scarborough. Burgess.</w:t>
      </w:r>
    </w:p>
    <w:p w14:paraId="5911C4BF" w14:textId="19B5B971" w:rsidR="00BE246D" w:rsidRDefault="00BE246D" w:rsidP="00E71FC3">
      <w:pPr>
        <w:pStyle w:val="NoSpacing"/>
      </w:pPr>
    </w:p>
    <w:p w14:paraId="6B97E6A9" w14:textId="3D78CD97" w:rsidR="00BE246D" w:rsidRDefault="00BE246D" w:rsidP="00E71FC3">
      <w:pPr>
        <w:pStyle w:val="NoSpacing"/>
      </w:pPr>
    </w:p>
    <w:p w14:paraId="5E73FEC8" w14:textId="7100BDD9" w:rsidR="00BE246D" w:rsidRDefault="00BE246D" w:rsidP="00E71FC3">
      <w:pPr>
        <w:pStyle w:val="NoSpacing"/>
      </w:pPr>
      <w:r>
        <w:t>10 Apr.1483</w:t>
      </w:r>
      <w:r>
        <w:tab/>
      </w:r>
      <w:r>
        <w:t>He made his Will.   (W.Y.R. p.84)</w:t>
      </w:r>
    </w:p>
    <w:p w14:paraId="6108D61B" w14:textId="77777777" w:rsidR="00BE246D" w:rsidRDefault="00BE246D" w:rsidP="00BE246D">
      <w:pPr>
        <w:pStyle w:val="NoSpacing"/>
      </w:pPr>
      <w:r>
        <w:t>15 Apr.</w:t>
      </w:r>
      <w:r>
        <w:tab/>
      </w:r>
      <w:r>
        <w:t>Probate of his Will.   (ibid.)</w:t>
      </w:r>
    </w:p>
    <w:p w14:paraId="2B0AB7CE" w14:textId="77777777" w:rsidR="00BE246D" w:rsidRDefault="00BE246D" w:rsidP="00BE246D">
      <w:pPr>
        <w:pStyle w:val="NoSpacing"/>
      </w:pPr>
    </w:p>
    <w:p w14:paraId="553A2630" w14:textId="77777777" w:rsidR="00BE246D" w:rsidRDefault="00BE246D" w:rsidP="00BE246D">
      <w:pPr>
        <w:pStyle w:val="NoSpacing"/>
      </w:pPr>
    </w:p>
    <w:p w14:paraId="32D7DCCD" w14:textId="77777777" w:rsidR="00BE246D" w:rsidRDefault="00BE246D" w:rsidP="00BE246D">
      <w:pPr>
        <w:pStyle w:val="NoSpacing"/>
      </w:pPr>
      <w:r>
        <w:t>18 July 2018</w:t>
      </w:r>
    </w:p>
    <w:p w14:paraId="13A77D32" w14:textId="77777777" w:rsidR="00AF7112" w:rsidRDefault="00AF7112" w:rsidP="00AF7112">
      <w:pPr>
        <w:pStyle w:val="NoSpacing"/>
      </w:pPr>
      <w:r>
        <w:t>Probate of his Will.   (ibid.)</w:t>
      </w:r>
    </w:p>
    <w:p w14:paraId="1B7AADF9" w14:textId="77777777" w:rsidR="00AF7112" w:rsidRDefault="00AF7112" w:rsidP="00AF7112">
      <w:pPr>
        <w:pStyle w:val="NoSpacing"/>
      </w:pPr>
    </w:p>
    <w:p w14:paraId="4C70F5E2" w14:textId="77777777" w:rsidR="00AF7112" w:rsidRDefault="00AF7112" w:rsidP="00AF7112">
      <w:pPr>
        <w:pStyle w:val="NoSpacing"/>
      </w:pPr>
    </w:p>
    <w:p w14:paraId="2495C36F" w14:textId="77777777" w:rsidR="00AF7112" w:rsidRDefault="00AF7112" w:rsidP="00AF7112">
      <w:pPr>
        <w:pStyle w:val="NoSpacing"/>
      </w:pPr>
      <w:r>
        <w:t>18 July 2018</w:t>
      </w:r>
    </w:p>
    <w:p w14:paraId="44801442" w14:textId="006F8AA5" w:rsidR="00BE246D" w:rsidRPr="00BE246D" w:rsidRDefault="00BE246D" w:rsidP="00E71FC3">
      <w:pPr>
        <w:pStyle w:val="NoSpacing"/>
      </w:pPr>
      <w:bookmarkStart w:id="0" w:name="_GoBack"/>
      <w:bookmarkEnd w:id="0"/>
    </w:p>
    <w:sectPr w:rsidR="00BE246D" w:rsidRPr="00BE24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CBDC3" w14:textId="77777777" w:rsidR="00BE246D" w:rsidRDefault="00BE246D" w:rsidP="00E71FC3">
      <w:pPr>
        <w:spacing w:after="0" w:line="240" w:lineRule="auto"/>
      </w:pPr>
      <w:r>
        <w:separator/>
      </w:r>
    </w:p>
  </w:endnote>
  <w:endnote w:type="continuationSeparator" w:id="0">
    <w:p w14:paraId="7D59AFAB" w14:textId="77777777" w:rsidR="00BE246D" w:rsidRDefault="00BE24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A8ED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CD54D" w14:textId="77777777" w:rsidR="00BE246D" w:rsidRDefault="00BE246D" w:rsidP="00E71FC3">
      <w:pPr>
        <w:spacing w:after="0" w:line="240" w:lineRule="auto"/>
      </w:pPr>
      <w:r>
        <w:separator/>
      </w:r>
    </w:p>
  </w:footnote>
  <w:footnote w:type="continuationSeparator" w:id="0">
    <w:p w14:paraId="0767BF35" w14:textId="77777777" w:rsidR="00BE246D" w:rsidRDefault="00BE24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46D"/>
    <w:rsid w:val="001A7C09"/>
    <w:rsid w:val="00577BD5"/>
    <w:rsid w:val="00656CBA"/>
    <w:rsid w:val="006A1F77"/>
    <w:rsid w:val="00733BE7"/>
    <w:rsid w:val="00AB52E8"/>
    <w:rsid w:val="00AF7112"/>
    <w:rsid w:val="00B16D3F"/>
    <w:rsid w:val="00BB41AC"/>
    <w:rsid w:val="00BE246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48EB8"/>
  <w15:chartTrackingRefBased/>
  <w15:docId w15:val="{B419EBEE-4715-4620-9966-7A212493D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4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2018-07-18T21:31:00Z</dcterms:created>
  <dcterms:modified xsi:type="dcterms:W3CDTF">2018-07-18T21:35:00Z</dcterms:modified>
</cp:coreProperties>
</file>